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6828621A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70487D3F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7F9D91E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370B17DC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3F9F2318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CC2BC7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57123732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CC2BC7" w:rsidR="00CC2BC7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70DC4D15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CC2BC7" w:rsidR="00CC2BC7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4E860940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CC2BC7" w:rsidR="00CC2BC7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CC2BC7" w:rsidR="00CC2BC7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071DC860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1C9CC279" w14:textId="77777777">
      <w:pPr>
        <w:pStyle w:val="SudSjedite"/>
      </w:pPr>
      <w:r w:rsidRPr="006C43C5">
        <w:tab/>
      </w:r>
    </w:p>
    <w:p w:rsidRPr="001A12B4" w:rsidR="001A12B4" w:rsidP="001A12B4" w:rsidRDefault="001A12B4" w14:paraId="44DD6D41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Pp Ikp-628/2020-7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CC2BC7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7DB53385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2B867E83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61B0318B" w14:textId="77777777">
      <w:pPr>
        <w:keepNext/>
        <w:spacing w:after="0"/>
        <w:jc w:val="center"/>
      </w:pPr>
    </w:p>
    <w:p w:rsidRPr="00CE79FB" w:rsidR="00CE79FB" w:rsidP="00CE79FB" w:rsidRDefault="00CE79FB" w14:paraId="3F69860D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4E48716B" w14:textId="77777777">
      <w:pPr>
        <w:keepNext/>
        <w:spacing w:after="0"/>
        <w:jc w:val="center"/>
      </w:pPr>
    </w:p>
    <w:p w:rsidRPr="001A12B4" w:rsidR="001A12B4" w:rsidP="001A12B4" w:rsidRDefault="00000000" w14:paraId="4C3407C3" w14:textId="2E12F7CF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CC2BC7" w:rsidR="00CC2BC7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CC2BC7" w:rsidR="00CC2BC7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 xml:space="preserve">  Haris Silajdžić, OIB 73810828302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članka 216. stavka 3.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5.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031AA148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2FA9E7AD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2429AB3F" w14:textId="6FB6E433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>osuđenik</w:t>
      </w:r>
      <w:r w:rsidR="00254DB7">
        <w:rPr>
          <w:rFonts w:eastAsia="Calibri" w:cs="Times New Roman"/>
        </w:rPr>
        <w:t>a</w:t>
      </w:r>
      <w:r w:rsidR="00BB30F6">
        <w:rPr>
          <w:rFonts w:eastAsia="Calibri" w:cs="Times New Roman"/>
        </w:rPr>
        <w:t>,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Haris Silajdžić, OIB 73810828302, rođen-a 24.03.1995.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 xml:space="preserve"> Haris Silajdžić, Dragaljin 31 B, 51250 Bribir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članka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članka 216. stavka 3.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 w14:paraId="6D9B60BB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7CDAE5C2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74AD3F2E" w14:textId="158819BF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 xml:space="preserve">  Općinski sud u Crikvenici, Stalna služba u Senju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Pp P-2648/2019-9 donesena 28.02.2020.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0-06-26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26.06.2020.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Haris Silajdžić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26,54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(dvadesetšesteuraipedesetčetiricenta)</w:t>
          </w:r>
        </w:sdtContent>
      </w:sdt>
      <w:r w:rsidR="00211509">
        <w:rPr>
          <w:rFonts w:eastAsia="Times New Roman" w:cs="Times New Roman"/>
        </w:rPr>
        <w:t xml:space="preserve"> 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355DC3B8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="00211509" w:rsidP="00211509" w:rsidRDefault="00CB5345" w14:paraId="692A34FF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B4689" w:rsidR="00CC2BC7" w:rsidP="00211509" w:rsidRDefault="00CC2BC7" w14:paraId="5E1B94ED" w14:textId="77777777">
      <w:pPr>
        <w:ind w:firstLine="709"/>
        <w:jc w:val="both"/>
        <w:rPr>
          <w:rFonts w:eastAsia="Times New Roman" w:cs="Times New Roman"/>
        </w:rPr>
      </w:pPr>
    </w:p>
    <w:p w:rsidRPr="003B4689" w:rsidR="00211509" w:rsidP="00211509" w:rsidRDefault="00CB5345" w14:paraId="133FFB99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F76251" w:rsidP="00561534" w:rsidRDefault="00F76251" w14:paraId="5FB0DE46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 w14:paraId="1F4C1540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44D7E85B" w14:textId="507CFCE8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5.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4E6DBC05" w14:textId="77777777">
        <w:tc>
          <w:tcPr>
            <w:tcW w:w="3284" w:type="dxa"/>
          </w:tcPr>
          <w:p w:rsidRPr="00B40829" w:rsidR="00B40829" w:rsidP="00B40829" w:rsidRDefault="00B40829" w14:paraId="29F9B610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6BCA56D5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4C720D1C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20B166DF" w14:textId="77777777">
        <w:tc>
          <w:tcPr>
            <w:tcW w:w="3284" w:type="dxa"/>
          </w:tcPr>
          <w:p w:rsidRPr="00B40829" w:rsidR="00B40829" w:rsidP="00B40829" w:rsidRDefault="00000000" w14:paraId="62D2E547" w14:textId="5F35E65D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CC2BC7" w:rsidR="00CC2BC7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4FB2D059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19EFD454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CC2BC7" w:rsidR="00CC2BC7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50C4300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172A30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75E434E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ECD7B9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C0A762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78641933" w14:textId="6B46F600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Potok 1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3327A19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26F7654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591B1EC6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00787CDB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Haris Silajdžić, Dragaljin 31 B, 51250 Bribir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B04CBC" w14:paraId="295A98C1" w14:textId="78725E99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tužitelj</w:t>
      </w:r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Senj, Stara Cesta 23,53270 Senj">
            <w:listItem w:displayText="Policijska Postaja Senj, Stara Cesta 23,53270 Senj" w:value="Policijska Postaja Senj, Stara Cesta 23,53270 Senj"/>
            <w:listItem w:displayText="Općinski sud u Crikvenici, OIB 74084245037, Kralja Tomislava 85 A&#10;,51260 Crikvenica" w:value="Općinski sud u Crikvenici, OIB 74084245037, Kralja Tomislava 85 A&#10;,51260 Crikvenica"/>
            <w:listItem w:displayText="Financijska agencija&#10;&#10;Regionalni centar Rijeka, Frane Kurelca 8&#10;,51000 Rijeka" w:value="Financijska agencija&#10;&#10;Regionalni centar Rijeka, Frane Kurelca 8&#10;,51000 Rijeka"/>
            <w:listItem w:displayText="Valentina Uković, OIB 87639571963, Stara cesta 2&#10;,53270 Senj" w:value="Valentina Uković, OIB 87639571963, Stara cesta 2&#10;,53270 Senj"/>
            <w:listItem w:displayText="Policijska Postaja Senj, Stara Cesta 23&#10;,53270 Senj" w:value="Policijska Postaja Senj, Stara Cesta 23&#10;,53270 Senj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C2BC7" w:rsidR="00CC2BC7">
            <w:rPr>
              <w:rStyle w:val="eSPISCCParagraphDefaultFont"/>
              <w:rFonts w:eastAsiaTheme="minorHAnsi"/>
            </w:rPr>
            <w:t>Policijska Postaja Senj, Stara Cesta 23,53270 Senj</w:t>
          </w:r>
        </w:sdtContent>
      </w:sdt>
      <w:r w:rsidR="00300426">
        <w:rPr>
          <w:rFonts w:eastAsia="Calibri" w:cs="Times New Roman"/>
        </w:rPr>
        <w:t xml:space="preserve"> </w:t>
      </w:r>
      <w:r w:rsidR="00CC2BC7">
        <w:rPr>
          <w:rFonts w:eastAsia="Calibri" w:cs="Times New Roman"/>
        </w:rPr>
        <w:t>br. 511-04-09/05-5/20-1/2019</w:t>
      </w:r>
      <w:r w:rsidR="00391C4A">
        <w:rPr>
          <w:rFonts w:eastAsia="Calibri" w:cs="Times New Roman"/>
        </w:rPr>
        <w:t xml:space="preserve"> </w:t>
      </w:r>
    </w:p>
    <w:p w:rsidRPr="002D7FEE" w:rsidR="00B37A7D" w:rsidP="002D7FEE" w:rsidRDefault="00B37A7D" w14:paraId="13A2EAA0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6C0FB82D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321999CF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F1079" w:rsidP="00537B78" w:rsidRDefault="000F1079" w14:paraId="73751D37" w14:textId="77777777">
      <w:r>
        <w:separator/>
      </w:r>
    </w:p>
  </w:endnote>
  <w:endnote w:type="continuationSeparator" w:id="0">
    <w:p w:rsidR="000F1079" w:rsidP="00537B78" w:rsidRDefault="000F1079" w14:paraId="5933E9A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52A4CA76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16F7EF34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F1079" w:rsidP="00537B78" w:rsidRDefault="000F1079" w14:paraId="35053813" w14:textId="77777777">
      <w:r>
        <w:separator/>
      </w:r>
    </w:p>
  </w:footnote>
  <w:footnote w:type="continuationSeparator" w:id="0">
    <w:p w:rsidR="000F1079" w:rsidP="00537B78" w:rsidRDefault="000F1079" w14:paraId="05BA43B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35A7A4BD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CC2BC7" w:rsidR="00CC2BC7">
          <w:rPr>
            <w:rStyle w:val="eSPISCCParagraphDefaultFont"/>
          </w:rPr>
          <w:t>Pp Ikp-628/2020-7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079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BC7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56FC399B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62C4D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5. veljače 2026.</izvorni_sadrzaj>
    <derivirana_varijabla naziv="DomainObject.DatumDonosenjaOdluke_1">5.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Ikp-628/2020-7</izvorni_sadrzaj>
    <derivirana_varijabla naziv="DomainObject.Oznaka_1">Pp Ikp-628/2020-7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2020.</izvorni_sadrzaj>
    <derivirana_varijabla naziv="DomainObject.Predmet.DatumOsnivanja_1">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Ikp-628/2020</izvorni_sadrzaj>
    <derivirana_varijabla naziv="DomainObject.Predmet.OznakaBroj_1">Pp Ikp-628/2020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P-2648/2019], JCMS stara oznaka predmeta=[], </izvorni_sadrzaj>
    <derivirana_varijabla naziv="DomainObject.Predmet.PrimjedbaSuca_1">oznaka JCMS vezanog predmeta=[Pp P-2648/2019],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Haris Silajdžić</izvorni_sadrzaj>
    <derivirana_varijabla naziv="DomainObject.Predmet.ProtustrankaFormated_1">  Haris Silajdžić</derivirana_varijabla>
  </DomainObject.Predmet.ProtustrankaFormated>
  <DomainObject.Predmet.ProtustrankaFormatedOIB>
    <izvorni_sadrzaj>  Haris Silajdžić, OIB 73810828302</izvorni_sadrzaj>
    <derivirana_varijabla naziv="DomainObject.Predmet.ProtustrankaFormatedOIB_1">  Haris Silajdžić, OIB 73810828302</derivirana_varijabla>
  </DomainObject.Predmet.ProtustrankaFormatedOIB>
  <DomainObject.Predmet.ProtustrankaFormatedWithAdress>
    <izvorni_sadrzaj> Haris Silajdžić, Dragaljin 31 B
, 51250 Bribir</izvorni_sadrzaj>
    <derivirana_varijabla naziv="DomainObject.Predmet.ProtustrankaFormatedWithAdress_1"> Haris Silajdžić, Dragaljin 31 B
, 51250 Bribir</derivirana_varijabla>
  </DomainObject.Predmet.ProtustrankaFormatedWithAdress>
  <DomainObject.Predmet.ProtustrankaFormatedWithAdressOIB>
    <izvorni_sadrzaj> Haris Silajdžić, OIB 73810828302, Dragaljin 31 B
, 51250 Bribir</izvorni_sadrzaj>
    <derivirana_varijabla naziv="DomainObject.Predmet.ProtustrankaFormatedWithAdressOIB_1"> Haris Silajdžić, OIB 73810828302, Dragaljin 31 B
, 51250 Bribir</derivirana_varijabla>
  </DomainObject.Predmet.ProtustrankaFormatedWithAdressOIB>
  <DomainObject.Predmet.ProtustrankaWithAdress>
    <izvorni_sadrzaj>Haris Silajdžić Dragaljin 31 B
, 51250 Bribir</izvorni_sadrzaj>
    <derivirana_varijabla naziv="DomainObject.Predmet.ProtustrankaWithAdress_1">Haris Silajdžić Dragaljin 31 B
, 51250 Bribir</derivirana_varijabla>
  </DomainObject.Predmet.ProtustrankaWithAdress>
  <DomainObject.Predmet.ProtustrankaWithAdressOIB>
    <izvorni_sadrzaj>Haris Silajdžić, OIB 73810828302, Dragaljin 31 B
, 51250 Bribir</izvorni_sadrzaj>
    <derivirana_varijabla naziv="DomainObject.Predmet.ProtustrankaWithAdressOIB_1">Haris Silajdžić, OIB 73810828302, Dragaljin 31 B
, 51250 Bribir</derivirana_varijabla>
  </DomainObject.Predmet.ProtustrankaWithAdressOIB>
  <DomainObject.Predmet.ProtustrankaNazivFormated>
    <izvorni_sadrzaj>Haris Silajdžić</izvorni_sadrzaj>
    <derivirana_varijabla naziv="DomainObject.Predmet.ProtustrankaNazivFormated_1">Haris Silajdžić</derivirana_varijabla>
    <derivirana_varijabla naziv="Padez">Haris Silajdžić</derivirana_varijabla>
  </DomainObject.Predmet.ProtustrankaNazivFormated>
  <DomainObject.Predmet.ProtustrankaNazivFormatedOIB>
    <izvorni_sadrzaj>Haris Silajdžić, OIB 73810828302</izvorni_sadrzaj>
    <derivirana_varijabla naziv="DomainObject.Predmet.ProtustrankaNazivFormatedOIB_1">Haris Silajdžić, OIB 73810828302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Senju,</derivirana_varijabla>
    <derivirana_varijabla naziv="DomainObject.Predmet.Referada.Sud.Naziv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Crikvenici, Stalna služba u Senju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Haris Silajdžić</item>
    </izvorni_sadrzaj>
    <derivirana_varijabla naziv="DomainObject.Predmet.ProtuStrankaListFormated_1">
      <item>Haris Silajdžić</item>
    </derivirana_varijabla>
  </DomainObject.Predmet.ProtuStrankaListFormated>
  <DomainObject.Predmet.ProtuStrankaListFormatedOIB>
    <izvorni_sadrzaj>
      <item>Haris Silajdžić, OIB 73810828302</item>
    </izvorni_sadrzaj>
    <derivirana_varijabla naziv="DomainObject.Predmet.ProtuStrankaListFormatedOIB_1">
      <item>Haris Silajdžić, OIB 73810828302</item>
    </derivirana_varijabla>
  </DomainObject.Predmet.ProtuStrankaListFormatedOIB>
  <DomainObject.Predmet.ProtuStrankaListFormatedWithAdress>
    <izvorni_sadrzaj>
      <item>Haris Silajdžić, Dragaljin 31 B
, 51250 Bribir</item>
    </izvorni_sadrzaj>
    <derivirana_varijabla naziv="DomainObject.Predmet.ProtuStrankaListFormatedWithAdress_1">
      <item>Haris Silajdžić, Dragaljin 31 B
, 51250 Bribir</item>
    </derivirana_varijabla>
  </DomainObject.Predmet.ProtuStrankaListFormatedWithAdress>
  <DomainObject.Predmet.ProtuStrankaListFormatedWithAdressOIB>
    <izvorni_sadrzaj>
      <item>Haris Silajdžić, OIB 73810828302, Dragaljin 31 B
, 51250 Bribir</item>
    </izvorni_sadrzaj>
    <derivirana_varijabla naziv="DomainObject.Predmet.ProtuStrankaListFormatedWithAdressOIB_1">
      <item>Haris Silajdžić, OIB 73810828302, Dragaljin 31 B
, 51250 Bribir</item>
    </derivirana_varijabla>
  </DomainObject.Predmet.ProtuStrankaListFormatedWithAdressOIB>
  <DomainObject.Predmet.ProtuStrankaListNazivFormated>
    <izvorni_sadrzaj>
      <item>Haris Silajdžić</item>
    </izvorni_sadrzaj>
    <derivirana_varijabla naziv="DomainObject.Predmet.ProtuStrankaListNazivFormated_1">
      <item>Haris Silajdžić</item>
    </derivirana_varijabla>
  </DomainObject.Predmet.ProtuStrankaListNazivFormated>
  <DomainObject.Predmet.ProtuStrankaListNazivFormatedOIB>
    <izvorni_sadrzaj>
      <item>Haris Silajdžić, OIB 73810828302</item>
    </izvorni_sadrzaj>
    <derivirana_varijabla naziv="DomainObject.Predmet.ProtuStrankaListNazivFormatedOIB_1">
      <item>Haris Silajdžić, OIB 73810828302</item>
    </derivirana_varijabla>
  </DomainObject.Predmet.ProtuStrankaListNazivFormatedOIB>
  <DomainObject.Predmet.OstaliListFormated>
    <izvorni_sadrzaj>
      <item>Općinski sud u Crikvenici</item>
      <item>Financijska agencija
Regionalni centar Rijeka</item>
      <item>Valentina Uković</item>
      <item>Policijska Postaja Senj</item>
    </izvorni_sadrzaj>
    <derivirana_varijabla naziv="DomainObject.Predmet.OstaliListFormated_1">
      <item>Općinski sud u Crikvenici</item>
      <item>Financijska agencija
Regionalni centar Rijeka</item>
      <item>Valentina Uković</item>
      <item>Policijska Postaja Senj</item>
    </derivirana_varijabla>
    <derivirana_varijabla naziv="DrugaOsoba">
      <item>Općinski sud u Crikvenici</item>
      <item>Financijska agencija
Regionalni centar Rijeka</item>
      <item>Valentina Uković</item>
      <item>Policijska Postaja Senj</item>
    </derivirana_varijabla>
  </DomainObject.Predmet.OstaliListFormated>
  <DomainObject.Predmet.OstaliListFormatedOIB>
    <izvorni_sadrzaj>
      <item>Općinski sud u Crikvenici, OIB 74084245037</item>
      <item>Financijska agencija
Regionalni centar Rijeka</item>
      <item>Valentina Uković, OIB 87639571963</item>
      <item>Policijska Postaja Senj</item>
    </izvorni_sadrzaj>
    <derivirana_varijabla naziv="DomainObject.Predmet.OstaliListFormatedOIB_1">
      <item>Općinski sud u Crikvenici, OIB 74084245037</item>
      <item>Financijska agencija
Regionalni centar Rijeka</item>
      <item>Valentina Uković, OIB 87639571963</item>
      <item>Policijska Postaja Senj</item>
    </derivirana_varijabla>
  </DomainObject.Predmet.OstaliListFormatedOIB>
  <DomainObject.Predmet.OstaliListFormatedWithAdress>
    <izvorni_sadrzaj>
      <item>Općinski sud u Crikvenici, Kralja Tomislava 85 A
, 51260 Crikvenica</item>
      <item>Financijska agencija
Regionalni centar Rijeka, Frane Kurelca 8
, 51000 Rijeka</item>
      <item>Valentina Uković, Stara cesta 2
, 53270 Senj</item>
      <item>Policijska Postaja Senj, Stara Cesta 23
, 53270 Senj</item>
    </izvorni_sadrzaj>
    <derivirana_varijabla naziv="DomainObject.Predmet.OstaliListFormatedWithAdress_1">
      <item>Općinski sud u Crikvenici, Kralja Tomislava 85 A
, 51260 Crikvenica</item>
      <item>Financijska agencija
Regionalni centar Rijeka, Frane Kurelca 8
, 51000 Rijeka</item>
      <item>Valentina Uković, Stara cesta 2
, 53270 Senj</item>
      <item>Policijska Postaja Senj, Stara Cesta 23
, 53270 Senj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Policijska Postaja Senj, Stara Cesta 23
, 53270 Senj</item>
    </izvorni_sadrzaj>
    <derivirana_varijabla naziv="DomainObject.Predmet.OstaliListFormatedWithAdressOIB_1"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Policijska Postaja Senj, Stara Cesta 23
, 53270 Senj</item>
    </derivirana_varijabla>
  </DomainObject.Predmet.OstaliListFormatedWithAdressOIB>
  <DomainObject.Predmet.OstaliListNazivFormated>
    <izvorni_sadrzaj>
      <item>Općinski sud u Crikvenici</item>
      <item>Financijska agencija
Regionalni centar Rijeka</item>
      <item>Valentina Uković</item>
      <item>Policijska Postaja Senj</item>
    </izvorni_sadrzaj>
    <derivirana_varijabla naziv="DomainObject.Predmet.OstaliListNazivFormated_1">
      <item>Općinski sud u Crikvenici</item>
      <item>Financijska agencija
Regionalni centar Rijeka</item>
      <item>Valentina Uković</item>
      <item>Policijska Postaja Senj</item>
    </derivirana_varijabla>
  </DomainObject.Predmet.OstaliListNazivFormated>
  <DomainObject.Predmet.OstaliListNazivFormatedOIB>
    <izvorni_sadrzaj>
      <item>Općinski sud u Crikvenici, OIB 74084245037</item>
      <item>Financijska agencija
Regionalni centar Rijeka</item>
      <item>Valentina Uković, OIB 87639571963</item>
      <item>Policijska Postaja Senj</item>
    </izvorni_sadrzaj>
    <derivirana_varijabla naziv="DomainObject.Predmet.OstaliListNazivFormatedOIB_1">
      <item>Općinski sud u Crikvenici, OIB 74084245037</item>
      <item>Financijska agencija
Regionalni centar Rijeka</item>
      <item>Valentina Uković, OIB 87639571963</item>
      <item>Policijska Postaja Senj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</izvorni_sadrzaj>
    <derivirana_varijabla naziv="DomainObject.Predmet.ClanakZakona_1">216</derivirana_varijabla>
  </DomainObject.Predmet.ClanakZakona>
  <DomainObject.Predmet.ClanakZakonaFull>
    <izvorni_sadrzaj>članka 216. stavka 1. točke 3.</izvorni_sadrzaj>
    <derivirana_varijabla naziv="DomainObject.Predmet.ClanakZakonaFull_1">članka 216.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5. veljače 2026.</izvorni_sadrzaj>
    <derivirana_varijabla naziv="DomainObject.Datum_1">5. veljače 2026.</derivirana_varijabla>
    <derivirana_varijabla naziv="datum">5. veljače 2026.</derivirana_varijabla>
    <derivirana_varijabla naziv="datumpravomocnosti">5. veljače 2026.</derivirana_varijabla>
  </DomainObject.Datum>
  <DomainObject.PoslovniBrojDokumenta>
    <izvorni_sadrzaj>Pp Ikp-628/2020-7</izvorni_sadrzaj>
    <derivirana_varijabla naziv="DomainObject.PoslovniBrojDokumenta_1">Pp Ikp-628/2020-7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Haris Silajdžić</izvorni_sadrzaj>
    <derivirana_varijabla naziv="DomainObject.Predmet.ProtustrankaIDrugi_1">Haris Silajdžić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Haris Silajdžić, OIB 73810828302, Dragaljin 31 B
, 51250 Bribir</izvorni_sadrzaj>
    <derivirana_varijabla naziv="DomainObject.Predmet.ProtustrankaIDrugiAdressOIB_1">Haris Silajdžić, OIB 73810828302, Dragaljin 31 B
, 51250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Haris Silajdžić</item>
      <item>Općinski sud u Crikvenici</item>
      <item>Općinski sud u Crikvenici</item>
      <item>Financijska agencija
Regionalni centar Rijeka</item>
      <item>Valentina Uković</item>
      <item>Policijska Postaja Senj</item>
    </izvorni_sadrzaj>
    <derivirana_varijabla naziv="DomainObject.Predmet.SudioniciListNaziv_1">
      <item>Haris Silajdžić</item>
      <item>Općinski sud u Crikvenici</item>
      <item>Općinski sud u Crikvenici</item>
      <item>Financijska agencija
Regionalni centar Rijeka</item>
      <item>Valentina Uković</item>
      <item>Policijska Postaja Senj</item>
    </derivirana_varijabla>
    <derivirana_varijabla naziv="OstaliSudionici">
      <item>Haris Silajdžić</item>
      <item>Općinski sud u Crikvenici</item>
      <item>Općinski sud u Crikvenici</item>
      <item>Financijska agencija
Regionalni centar Rijeka</item>
      <item>Valentina Uković</item>
      <item>Policijska Postaja Senj</item>
    </derivirana_varijabla>
  </DomainObject.Predmet.SudioniciListNaziv>
  <DomainObject.Predmet.SudioniciListAdressOIB>
    <izvorni_sadrzaj>
      <item>Haris Silajdžić, OIB 73810828302, Dragaljin 31 B
,51250 Bribir</item>
      <item>Općinski sud u Crikvenici, OIB 74084245037, Kralja Tomislava 85 A
,51260 Crikvenica</item>
      <item>Općinski sud u Crikvenici, OIB 74084245037, Kralja Tomislava 85 A
,51260 Crikvenica</item>
      <item>Financijska agencija
Regionalni centar Rijeka, Frane Kurelca 8
,51000 Rijeka</item>
      <item>Valentina Uković, OIB 87639571963, Stara cesta 2
,53270 Senj</item>
      <item>Policijska Postaja Senj, Stara Cesta 23
,53270 Senj</item>
    </izvorni_sadrzaj>
    <derivirana_varijabla naziv="DomainObject.Predmet.SudioniciListAdressOIB_1">
      <item>Policijska Postaja Senj, Stara Cesta 23,53270 Senj</item>
      <item>Općinski sud u Crikvenici, OIB 74084245037, Kralja Tomislava 85 A
,51260 Crikvenica</item>
      <item>Općinski sud u Crikvenici, OIB 74084245037, Kralja Tomislava 85 A
,51260 Crikvenica</item>
      <item>Financijska agencija
Regionalni centar Rijeka, Frane Kurelca 8
,51000 Rijeka</item>
      <item>Valentina Uković, OIB 87639571963, Stara cesta 2
,53270 Senj</item>
      <item>Policijska Postaja Senj, Stara Cesta 23
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73810828302</item>
      <item>, OIB 74084245037</item>
      <item>, OIB 74084245037</item>
      <item>, OIB null</item>
      <item>, OIB 87639571963</item>
      <item>, OIB null</item>
    </izvorni_sadrzaj>
    <derivirana_varijabla naziv="DomainObject.Predmet.SudioniciListNazivOIB_1">
      <item>, OIB 73810828302</item>
      <item>, OIB 74084245037</item>
      <item>, OIB 74084245037</item>
      <item>, OIB null</item>
      <item>, OIB 87639571963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siječnja 2023.</izvorni_sadrzaj>
    <derivirana_varijabla naziv="DomainObject.PredzadnjaOdlukaIzPredmeta.DatumDonosenjaOdluke_1">25. siječnja 2023.</derivirana_varijabla>
  </DomainObject.PredzadnjaOdlukaIzPredmeta.DatumDonosenjaOdluke>
  <DomainObject.PredzadnjaOdlukaIzPredmeta.Oznaka>
    <izvorni_sadrzaj>Pp Ikp-628/2020-4</izvorni_sadrzaj>
    <derivirana_varijabla naziv="DomainObject.PredzadnjaOdlukaIzPredmeta.Oznaka_1">Pp Ikp-628/2020-4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(dvadesetšesteuraipedesetčetiricenta)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rujna 2020.</izvorni_sadrzaj>
    <derivirana_varijabla naziv="DomainObject.Predmet.DatumPocetkaProcesa_1">4. rujna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Haris Silajdžić, Dragaljin 31 B
, 51250 Bribir</izvorni_sadrzaj>
    <derivirana_varijabla naziv="DomainObject.Predmet.OsudenikImePrezimeAdresa_1">Haris Silajdžić, Dragaljin 31 B
, 51250 Bribir</derivirana_varijabla>
  </DomainObject.Predmet.OsudenikImePrezimeAdresa>
  <DomainObject.Predmet.OsudenikImePrezimeOIBDatRodenja>
    <izvorni_sadrzaj>Haris Silajdžić, OIB 73810828302, rođen-a 24.03.1995.</izvorni_sadrzaj>
    <derivirana_varijabla naziv="DomainObject.Predmet.OsudenikImePrezimeOIBDatRodenja_1">Haris Silajdžić, OIB 73810828302, rođen-a 24.03.1995.</derivirana_varijabla>
  </DomainObject.Predmet.OsudenikImePrezimeOIBDatRodenja>
  <DomainObject.IkpPredmet.OdlukaRjesenjeIshodisni>
    <izvorni_sadrzaj>Pp P-2648/2019-9 donesena 28.02.2020.</izvorni_sadrzaj>
    <derivirana_varijabla naziv="DomainObject.IkpPredmet.OdlukaRjesenjeIshodisni_1">Pp P-2648/2019-9 donesena 28.02.2020.</derivirana_varijabla>
  </DomainObject.IkpPredmet.OdlukaRjesenjeIshodisni>
  <UserObject.NN>
    <izvorni_sadrzaj/>
    <derivirana_varijabla naziv="UserObject.NN_1"/>
  </UserObject.NN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>26,54</derivirana_varijabla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26.06.2020.</izvorni_sadrzaj>
    <derivirana_varijabla naziv="DomainObject.IkpPredmet.IshodisnaOdlukaDatumPravomocnosti_1">26.06.2020.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348</properties:Words>
  <properties:Characters>1968</properties:Characters>
  <properties:Lines>72</properties:Lines>
  <properties:Paragraphs>33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2026-02-05T10:36:00Z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2026-02-05T10:36:00Z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Ikp-628/2020-7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